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64AE3" w14:textId="2B24CF33" w:rsidR="006B2F86" w:rsidRDefault="006250ED" w:rsidP="00E71FC3">
      <w:pPr>
        <w:pStyle w:val="NoSpacing"/>
      </w:pPr>
      <w:r>
        <w:rPr>
          <w:u w:val="single"/>
        </w:rPr>
        <w:t>Nicholas KITCHINGMAN</w:t>
      </w:r>
      <w:r>
        <w:t xml:space="preserve">   </w:t>
      </w:r>
      <w:proofErr w:type="gramStart"/>
      <w:r>
        <w:t xml:space="preserve">   (</w:t>
      </w:r>
      <w:proofErr w:type="gramEnd"/>
      <w:r>
        <w:t>fl.1485)</w:t>
      </w:r>
    </w:p>
    <w:p w14:paraId="3E2D9438" w14:textId="7F7B9EE7" w:rsidR="006250ED" w:rsidRDefault="006250ED" w:rsidP="00E71FC3">
      <w:pPr>
        <w:pStyle w:val="NoSpacing"/>
      </w:pPr>
      <w:r>
        <w:t>of York. Labourer.</w:t>
      </w:r>
    </w:p>
    <w:p w14:paraId="448C065E" w14:textId="4ADD2721" w:rsidR="006250ED" w:rsidRDefault="006250ED" w:rsidP="00E71FC3">
      <w:pPr>
        <w:pStyle w:val="NoSpacing"/>
      </w:pPr>
    </w:p>
    <w:p w14:paraId="2132F4CE" w14:textId="3AE6582E" w:rsidR="006250ED" w:rsidRDefault="006250ED" w:rsidP="00E71FC3">
      <w:pPr>
        <w:pStyle w:val="NoSpacing"/>
      </w:pPr>
    </w:p>
    <w:p w14:paraId="31D1B248" w14:textId="63E3B866" w:rsidR="006250ED" w:rsidRDefault="006250ED" w:rsidP="00E71FC3">
      <w:pPr>
        <w:pStyle w:val="NoSpacing"/>
      </w:pPr>
      <w:r>
        <w:tab/>
        <w:t>1485</w:t>
      </w:r>
      <w:r>
        <w:tab/>
        <w:t>He became a Freeman by apprenticeship.  (R.F.Y. p.211)</w:t>
      </w:r>
    </w:p>
    <w:p w14:paraId="322615DE" w14:textId="7A21C64D" w:rsidR="006250ED" w:rsidRDefault="006250ED" w:rsidP="00E71FC3">
      <w:pPr>
        <w:pStyle w:val="NoSpacing"/>
      </w:pPr>
    </w:p>
    <w:p w14:paraId="7CC1844F" w14:textId="26FDD325" w:rsidR="006250ED" w:rsidRDefault="006250ED" w:rsidP="00E71FC3">
      <w:pPr>
        <w:pStyle w:val="NoSpacing"/>
      </w:pPr>
    </w:p>
    <w:p w14:paraId="729A0370" w14:textId="565CCFC3" w:rsidR="006250ED" w:rsidRPr="006250ED" w:rsidRDefault="006250ED" w:rsidP="00E71FC3">
      <w:pPr>
        <w:pStyle w:val="NoSpacing"/>
      </w:pPr>
      <w:r>
        <w:t>29 September 2018</w:t>
      </w:r>
      <w:bookmarkStart w:id="0" w:name="_GoBack"/>
      <w:bookmarkEnd w:id="0"/>
    </w:p>
    <w:sectPr w:rsidR="006250ED" w:rsidRPr="006250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69D48" w14:textId="77777777" w:rsidR="006250ED" w:rsidRDefault="006250ED" w:rsidP="00E71FC3">
      <w:pPr>
        <w:spacing w:after="0" w:line="240" w:lineRule="auto"/>
      </w:pPr>
      <w:r>
        <w:separator/>
      </w:r>
    </w:p>
  </w:endnote>
  <w:endnote w:type="continuationSeparator" w:id="0">
    <w:p w14:paraId="6BF1FC8C" w14:textId="77777777" w:rsidR="006250ED" w:rsidRDefault="006250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3A0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0D339" w14:textId="77777777" w:rsidR="006250ED" w:rsidRDefault="006250ED" w:rsidP="00E71FC3">
      <w:pPr>
        <w:spacing w:after="0" w:line="240" w:lineRule="auto"/>
      </w:pPr>
      <w:r>
        <w:separator/>
      </w:r>
    </w:p>
  </w:footnote>
  <w:footnote w:type="continuationSeparator" w:id="0">
    <w:p w14:paraId="4B5E5488" w14:textId="77777777" w:rsidR="006250ED" w:rsidRDefault="006250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0ED"/>
    <w:rsid w:val="001A7C09"/>
    <w:rsid w:val="00577BD5"/>
    <w:rsid w:val="006250E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D4E07"/>
  <w15:chartTrackingRefBased/>
  <w15:docId w15:val="{64E367AD-0E2D-4CBF-93DD-9F8F8DF8B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2018-09-29T21:18:00Z</dcterms:created>
  <dcterms:modified xsi:type="dcterms:W3CDTF">2018-09-29T21:21:00Z</dcterms:modified>
</cp:coreProperties>
</file>